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9F" w:rsidRPr="000E460F" w:rsidRDefault="0060549F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0549F" w:rsidRPr="00060290" w:rsidRDefault="0060549F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0549F" w:rsidRPr="00060290" w:rsidRDefault="0060549F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0549F" w:rsidRPr="000E460F" w:rsidRDefault="0060549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0549F" w:rsidRDefault="0060549F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0549F" w:rsidRPr="00060290" w:rsidRDefault="0060549F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0549F" w:rsidRPr="000E460F" w:rsidRDefault="0060549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0549F" w:rsidRPr="008A4E2E" w:rsidRDefault="0060549F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տուրբինային բաժանմունքի </w:t>
      </w:r>
      <w:r w:rsidRPr="00523FEC">
        <w:rPr>
          <w:rFonts w:ascii="Sylfaen" w:hAnsi="Sylfaen" w:cs="Sylfaen"/>
          <w:lang w:val="hy-AM"/>
        </w:rPr>
        <w:t>10</w:t>
      </w:r>
      <w:r w:rsidRPr="008A4E2E">
        <w:rPr>
          <w:rFonts w:ascii="Sylfaen" w:hAnsi="Sylfaen" w:cs="Sylfaen"/>
          <w:lang w:val="hy-AM"/>
        </w:rPr>
        <w:t xml:space="preserve"> հատ շրջադարձային փականների վերակառուցման աշխատանքների իրականացում:</w:t>
      </w:r>
    </w:p>
    <w:p w:rsidR="0060549F" w:rsidRPr="000E460F" w:rsidRDefault="0060549F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0549F" w:rsidRPr="000E460F" w:rsidRDefault="0060549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0549F" w:rsidRPr="000E460F" w:rsidRDefault="0060549F" w:rsidP="00BD71E5">
      <w:pPr>
        <w:ind w:left="360" w:hanging="360"/>
        <w:rPr>
          <w:rFonts w:ascii="Sylfaen" w:hAnsi="Sylfaen" w:cs="Sylfaen"/>
          <w:lang w:val="hy-AM"/>
        </w:rPr>
      </w:pPr>
    </w:p>
    <w:p w:rsidR="0060549F" w:rsidRPr="000E460F" w:rsidRDefault="0060549F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8A4E2E">
        <w:rPr>
          <w:rFonts w:ascii="Sylfaen" w:hAnsi="Sylfaen" w:cs="Sylfaen"/>
          <w:lang w:val="hy-AM"/>
        </w:rPr>
        <w:t>W</w:t>
      </w:r>
      <w:r w:rsidRPr="009C70DC">
        <w:rPr>
          <w:rFonts w:ascii="Sylfaen" w:hAnsi="Sylfaen" w:cs="Sylfaen"/>
          <w:lang w:val="hy-AM"/>
        </w:rPr>
        <w:t>-0</w:t>
      </w:r>
      <w:r w:rsidRPr="00D07348">
        <w:rPr>
          <w:rFonts w:ascii="Sylfaen" w:hAnsi="Sylfaen" w:cs="Sylfaen"/>
          <w:lang w:val="hy-AM"/>
        </w:rPr>
        <w:t>0</w:t>
      </w:r>
      <w:r w:rsidRPr="00523FEC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523FEC">
        <w:rPr>
          <w:rFonts w:ascii="Sylfaen" w:hAnsi="Sylfaen" w:cs="Sylfaen"/>
          <w:lang w:val="hy-AM"/>
        </w:rPr>
        <w:t>09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523FE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60549F" w:rsidRPr="000E460F" w:rsidRDefault="0060549F" w:rsidP="00BD71E5">
      <w:pPr>
        <w:ind w:left="360" w:hanging="360"/>
        <w:rPr>
          <w:rFonts w:ascii="Sylfaen" w:hAnsi="Sylfaen" w:cs="Sylfaen"/>
          <w:lang w:val="hy-AM"/>
        </w:rPr>
      </w:pPr>
    </w:p>
    <w:p w:rsidR="0060549F" w:rsidRPr="000E460F" w:rsidRDefault="0060549F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0549F" w:rsidRPr="008A4E2E" w:rsidRDefault="0060549F" w:rsidP="008A4E2E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«Էներգանորոգում» ԲԲԸ, ՀՀ, ք.Երեւան, Ադոնցի փ., 10</w:t>
      </w:r>
      <w:r w:rsidRPr="00B4765E">
        <w:rPr>
          <w:rFonts w:ascii="Sylfaen" w:hAnsi="Sylfaen" w:cs="Sylfaen"/>
          <w:lang w:val="hy-AM"/>
        </w:rPr>
        <w:t xml:space="preserve"> </w:t>
      </w:r>
    </w:p>
    <w:p w:rsidR="0060549F" w:rsidRPr="00AA5F19" w:rsidRDefault="0060549F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0549F" w:rsidRPr="00915EDD" w:rsidRDefault="0060549F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523FEC">
        <w:rPr>
          <w:rFonts w:ascii="Sylfaen" w:hAnsi="Sylfaen" w:cs="Sylfaen"/>
          <w:lang w:val="hy-AM"/>
        </w:rPr>
        <w:t>6,2</w:t>
      </w:r>
      <w:r w:rsidRPr="008A4E2E">
        <w:rPr>
          <w:rFonts w:ascii="Sylfaen" w:hAnsi="Sylfaen" w:cs="Sylfaen"/>
          <w:lang w:val="hy-AM"/>
        </w:rPr>
        <w:t>50,</w:t>
      </w:r>
      <w:r>
        <w:rPr>
          <w:rFonts w:ascii="Sylfaen" w:hAnsi="Sylfaen" w:cs="Sylfaen"/>
          <w:lang w:val="en-US"/>
        </w:rPr>
        <w:t>0</w:t>
      </w:r>
      <w:r w:rsidRPr="008A4E2E">
        <w:rPr>
          <w:rFonts w:ascii="Sylfaen" w:hAnsi="Sylfaen" w:cs="Sylfaen"/>
          <w:lang w:val="hy-AM"/>
        </w:rPr>
        <w:t>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60549F" w:rsidRPr="000E460F" w:rsidRDefault="0060549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0549F" w:rsidRPr="000E460F" w:rsidRDefault="0060549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0549F" w:rsidRPr="000E460F" w:rsidRDefault="0060549F" w:rsidP="00BD71E5">
      <w:pPr>
        <w:ind w:left="360" w:hanging="360"/>
        <w:rPr>
          <w:rFonts w:ascii="Sylfaen" w:hAnsi="Sylfaen" w:cs="Sylfaen"/>
          <w:lang w:val="hy-AM"/>
        </w:rPr>
      </w:pPr>
    </w:p>
    <w:p w:rsidR="0060549F" w:rsidRPr="00060290" w:rsidRDefault="0060549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60549F" w:rsidRPr="000E460F" w:rsidRDefault="0060549F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0549F" w:rsidRPr="000E460F" w:rsidRDefault="0060549F" w:rsidP="00BD71E5">
      <w:pPr>
        <w:rPr>
          <w:rFonts w:ascii="Sylfaen" w:hAnsi="Sylfaen" w:cs="Sylfaen"/>
          <w:lang w:val="hy-AM"/>
        </w:rPr>
      </w:pPr>
    </w:p>
    <w:p w:rsidR="0060549F" w:rsidRPr="000E460F" w:rsidRDefault="0060549F" w:rsidP="00BD71E5">
      <w:pPr>
        <w:rPr>
          <w:rFonts w:ascii="Sylfaen" w:hAnsi="Sylfaen" w:cs="Sylfaen"/>
          <w:lang w:val="hy-AM"/>
        </w:rPr>
      </w:pPr>
    </w:p>
    <w:p w:rsidR="0060549F" w:rsidRPr="000E460F" w:rsidRDefault="0060549F" w:rsidP="00BD71E5">
      <w:pPr>
        <w:rPr>
          <w:rFonts w:ascii="Sylfaen" w:hAnsi="Sylfaen" w:cs="Sylfaen"/>
          <w:lang w:val="hy-AM"/>
        </w:rPr>
      </w:pPr>
    </w:p>
    <w:p w:rsidR="0060549F" w:rsidRPr="00735029" w:rsidRDefault="0060549F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0549F" w:rsidRPr="000E460F" w:rsidRDefault="0060549F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0549F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15AFA"/>
    <w:rsid w:val="00465622"/>
    <w:rsid w:val="004741B2"/>
    <w:rsid w:val="004B7779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E3DC4"/>
    <w:rsid w:val="005F796D"/>
    <w:rsid w:val="0060549F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181</Words>
  <Characters>1034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3</cp:revision>
  <cp:lastPrinted>2014-02-18T10:12:00Z</cp:lastPrinted>
  <dcterms:created xsi:type="dcterms:W3CDTF">2014-07-09T08:17:00Z</dcterms:created>
  <dcterms:modified xsi:type="dcterms:W3CDTF">2014-07-09T08:21:00Z</dcterms:modified>
</cp:coreProperties>
</file>